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A95" w:rsidRPr="00762DEA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762DEA">
        <w:rPr>
          <w:rFonts w:ascii="Times New Roman" w:eastAsia="Times New Roman" w:hAnsi="Times New Roman" w:cs="Times New Roman"/>
          <w:sz w:val="24"/>
          <w:szCs w:val="24"/>
        </w:rPr>
        <w:t>Приложение №8</w:t>
      </w:r>
      <w:bookmarkStart w:id="0" w:name="_GoBack"/>
      <w:bookmarkEnd w:id="0"/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3433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к договору № </w:t>
      </w:r>
      <w:r w:rsidR="0034339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641A95" w:rsidRPr="00641A95" w:rsidRDefault="00641A95" w:rsidP="00641A95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 «      »                2016 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4" w:type="dxa"/>
        <w:tblLook w:val="01E0" w:firstRow="1" w:lastRow="1" w:firstColumn="1" w:lastColumn="1" w:noHBand="0" w:noVBand="0"/>
      </w:tblPr>
      <w:tblGrid>
        <w:gridCol w:w="5086"/>
        <w:gridCol w:w="5088"/>
      </w:tblGrid>
      <w:tr w:rsidR="00641A95" w:rsidRPr="00641A95" w:rsidTr="00941892">
        <w:trPr>
          <w:trHeight w:val="987"/>
        </w:trPr>
        <w:tc>
          <w:tcPr>
            <w:tcW w:w="5086" w:type="dxa"/>
          </w:tcPr>
          <w:p w:rsidR="00641A95" w:rsidRPr="00641A95" w:rsidRDefault="00641A95" w:rsidP="00641A95">
            <w:pPr>
              <w:tabs>
                <w:tab w:val="left" w:pos="63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641A95" w:rsidRPr="00641A95" w:rsidRDefault="00641A95" w:rsidP="00641A95">
            <w:pPr>
              <w:tabs>
                <w:tab w:val="left" w:pos="63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1A95" w:rsidRPr="00641A95" w:rsidRDefault="00641A95" w:rsidP="00641A95">
      <w:pPr>
        <w:tabs>
          <w:tab w:val="left" w:pos="630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>АКТ №___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 от «____» _____________ 2016</w:t>
      </w: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>сдачи-приемки выполненных проектных и/или изыскательских работ (этапов работ)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ind w:firstLine="1080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К договору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 от «____» ______ 2016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Мы, нижеподписавшиеся, представитель Исполнителя ____________________________________________________ в лице ____________________________, действующий на основании_____________________________, с одной стороны, и представитель Заказчика в лице директора Каскада Ладожских ГЭС </w:t>
      </w:r>
      <w:proofErr w:type="spellStart"/>
      <w:r w:rsidRPr="00641A95">
        <w:rPr>
          <w:rFonts w:ascii="Times New Roman" w:eastAsia="Times New Roman" w:hAnsi="Times New Roman" w:cs="Times New Roman"/>
          <w:sz w:val="24"/>
          <w:szCs w:val="24"/>
        </w:rPr>
        <w:t>Видякина</w:t>
      </w:r>
      <w:proofErr w:type="spellEnd"/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Дмитрия Сергеевича, действующий на основании доверен</w:t>
      </w:r>
      <w:r>
        <w:rPr>
          <w:rFonts w:ascii="Times New Roman" w:eastAsia="Times New Roman" w:hAnsi="Times New Roman" w:cs="Times New Roman"/>
          <w:sz w:val="24"/>
          <w:szCs w:val="24"/>
        </w:rPr>
        <w:t>ности №354-2016 от 01.01.2016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г., с другой стороны, составили настоящий акт в том, что Исполнитель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1539"/>
        <w:gridCol w:w="1605"/>
        <w:gridCol w:w="1762"/>
        <w:gridCol w:w="2462"/>
      </w:tblGrid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 (этапа работ) и/или продукции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работ (этапа работ) по договору</w:t>
            </w: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Оплачено с начала работ (этапа работ) (руб.)</w:t>
            </w: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Подлежит оплате</w:t>
            </w:r>
          </w:p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НДС: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lastRenderedPageBreak/>
        <w:t>К оплате: _____________________________________________________________________</w:t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Работы (этап работ) был(и) осуществлены в сроки: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Начало работ (этапа работ): ____________________________________________;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Окончание работ (этапа работ): _________________________________________.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Проектная документация (техническая документация) передана Заказчику _____________ </w:t>
      </w:r>
      <w:r w:rsidRPr="00641A95">
        <w:rPr>
          <w:rFonts w:ascii="Times New Roman" w:eastAsia="Times New Roman" w:hAnsi="Times New Roman" w:cs="Times New Roman"/>
          <w:i/>
          <w:sz w:val="24"/>
          <w:szCs w:val="24"/>
        </w:rPr>
        <w:t>(дата)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Работы сдал                                                                                              Работы принял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(от Подрядчика):                                                                                               (от Заказчика):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__________________                                                                                                                                        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Директор Каскада Ладожских ГЭС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филиала «Невский» ОАО «ТГК-1»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______________________</w:t>
      </w:r>
      <w:proofErr w:type="spellStart"/>
      <w:r w:rsidRPr="00641A95">
        <w:rPr>
          <w:rFonts w:ascii="Times New Roman" w:eastAsia="Times New Roman" w:hAnsi="Times New Roman" w:cs="Times New Roman"/>
          <w:sz w:val="24"/>
          <w:szCs w:val="24"/>
        </w:rPr>
        <w:t>Д.С.Видякин</w:t>
      </w:r>
      <w:proofErr w:type="spellEnd"/>
    </w:p>
    <w:p w:rsidR="00641A95" w:rsidRPr="00641A95" w:rsidRDefault="00641A95" w:rsidP="00641A95">
      <w:pPr>
        <w:tabs>
          <w:tab w:val="left" w:pos="603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A1718C" w:rsidRDefault="00A1718C"/>
    <w:sectPr w:rsidR="00A1718C" w:rsidSect="00783754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95"/>
    <w:rsid w:val="00343394"/>
    <w:rsid w:val="00641A95"/>
    <w:rsid w:val="00762DEA"/>
    <w:rsid w:val="00A1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4E561-78D2-42BC-A951-931B459D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5BDA654D</Template>
  <TotalTime>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Филичева Татьяна Александровна</dc:creator>
  <cp:keywords/>
  <dc:description/>
  <cp:lastModifiedBy>Филичева Татьяна Александровна</cp:lastModifiedBy>
  <cp:revision>3</cp:revision>
  <dcterms:created xsi:type="dcterms:W3CDTF">2016-03-02T08:46:00Z</dcterms:created>
  <dcterms:modified xsi:type="dcterms:W3CDTF">2016-03-06T06:03:00Z</dcterms:modified>
</cp:coreProperties>
</file>